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33A6B" w:rsidP="00C009D8">
      <w:pPr>
        <w:pStyle w:val="NoSpacing"/>
      </w:pPr>
      <w:r>
        <w:rPr>
          <w:u w:val="single"/>
        </w:rPr>
        <w:t>John MILDEWELLE</w:t>
      </w:r>
      <w:r>
        <w:t xml:space="preserve">       (fl.1405-6)</w:t>
      </w:r>
    </w:p>
    <w:p w:rsidR="00233A6B" w:rsidRDefault="00233A6B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Tolleshunt</w:t>
      </w:r>
      <w:proofErr w:type="spellEnd"/>
      <w:r>
        <w:t xml:space="preserve"> Knights, Essex.</w:t>
      </w:r>
    </w:p>
    <w:p w:rsidR="00233A6B" w:rsidRDefault="00233A6B" w:rsidP="00C009D8">
      <w:pPr>
        <w:pStyle w:val="NoSpacing"/>
      </w:pPr>
    </w:p>
    <w:p w:rsidR="00233A6B" w:rsidRDefault="00233A6B" w:rsidP="00C009D8">
      <w:pPr>
        <w:pStyle w:val="NoSpacing"/>
      </w:pPr>
    </w:p>
    <w:p w:rsidR="00233A6B" w:rsidRDefault="00233A6B" w:rsidP="00233A6B">
      <w:pPr>
        <w:pStyle w:val="NoSpacing"/>
      </w:pPr>
      <w:r>
        <w:t xml:space="preserve">         1405-6</w:t>
      </w:r>
      <w:r>
        <w:tab/>
        <w:t xml:space="preserve">He became a burgess of Colchester.  </w:t>
      </w:r>
    </w:p>
    <w:p w:rsidR="00233A6B" w:rsidRDefault="00233A6B" w:rsidP="00233A6B">
      <w:pPr>
        <w:pStyle w:val="NoSpacing"/>
      </w:pPr>
      <w:r>
        <w:tab/>
      </w:r>
      <w:r>
        <w:tab/>
        <w:t>(“The Red Parchment Book of Colchester” p.89)</w:t>
      </w:r>
    </w:p>
    <w:p w:rsidR="00233A6B" w:rsidRDefault="00233A6B" w:rsidP="00233A6B">
      <w:pPr>
        <w:pStyle w:val="NoSpacing"/>
      </w:pPr>
    </w:p>
    <w:p w:rsidR="00233A6B" w:rsidRDefault="00233A6B" w:rsidP="00233A6B">
      <w:pPr>
        <w:pStyle w:val="NoSpacing"/>
      </w:pPr>
    </w:p>
    <w:p w:rsidR="00233A6B" w:rsidRPr="00233A6B" w:rsidRDefault="00233A6B" w:rsidP="00233A6B">
      <w:pPr>
        <w:pStyle w:val="NoSpacing"/>
      </w:pPr>
      <w:r>
        <w:t>30 September 2014</w:t>
      </w:r>
      <w:bookmarkStart w:id="0" w:name="_GoBack"/>
      <w:bookmarkEnd w:id="0"/>
    </w:p>
    <w:sectPr w:rsidR="00233A6B" w:rsidRPr="00233A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A6B" w:rsidRDefault="00233A6B" w:rsidP="00920DE3">
      <w:pPr>
        <w:spacing w:after="0" w:line="240" w:lineRule="auto"/>
      </w:pPr>
      <w:r>
        <w:separator/>
      </w:r>
    </w:p>
  </w:endnote>
  <w:endnote w:type="continuationSeparator" w:id="0">
    <w:p w:rsidR="00233A6B" w:rsidRDefault="00233A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A6B" w:rsidRDefault="00233A6B" w:rsidP="00920DE3">
      <w:pPr>
        <w:spacing w:after="0" w:line="240" w:lineRule="auto"/>
      </w:pPr>
      <w:r>
        <w:separator/>
      </w:r>
    </w:p>
  </w:footnote>
  <w:footnote w:type="continuationSeparator" w:id="0">
    <w:p w:rsidR="00233A6B" w:rsidRDefault="00233A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6B"/>
    <w:rsid w:val="00120749"/>
    <w:rsid w:val="00233A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2014-09-30T20:23:00Z</dcterms:created>
  <dcterms:modified xsi:type="dcterms:W3CDTF">2014-09-30T20:25:00Z</dcterms:modified>
</cp:coreProperties>
</file>